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1F3A7F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1F3A7F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1F3A7F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1F3A7F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2E611F" w:rsidP="001F3A7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01.08.2013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1F3A7F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2E611F" w:rsidP="00C525E1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2276</w:t>
            </w:r>
          </w:p>
        </w:tc>
        <w:tc>
          <w:tcPr>
            <w:tcW w:w="559" w:type="dxa"/>
            <w:vMerge w:val="restart"/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1F3A7F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1F3A7F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FF6082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</w:t>
            </w:r>
            <w:proofErr w:type="spellStart"/>
            <w:r w:rsidRPr="005D530F">
              <w:t>Кинель</w:t>
            </w:r>
            <w:proofErr w:type="spellEnd"/>
            <w:r w:rsidRPr="005D530F">
              <w:t xml:space="preserve"> за </w:t>
            </w:r>
            <w:r w:rsidR="00E32673">
              <w:rPr>
                <w:szCs w:val="28"/>
              </w:rPr>
              <w:t xml:space="preserve">1 </w:t>
            </w:r>
            <w:r w:rsidR="00FF6082">
              <w:rPr>
                <w:szCs w:val="28"/>
              </w:rPr>
              <w:t>полугодие</w:t>
            </w:r>
            <w:r w:rsidR="00E32673">
              <w:rPr>
                <w:szCs w:val="28"/>
              </w:rPr>
              <w:t xml:space="preserve"> 201</w:t>
            </w:r>
            <w:r w:rsidR="00EB03D9" w:rsidRPr="00EB03D9">
              <w:rPr>
                <w:szCs w:val="28"/>
              </w:rPr>
              <w:t>3</w:t>
            </w:r>
            <w:r w:rsidR="00E32673">
              <w:rPr>
                <w:szCs w:val="28"/>
              </w:rPr>
              <w:t xml:space="preserve">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CB5020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BB7919">
        <w:rPr>
          <w:sz w:val="28"/>
          <w:szCs w:val="28"/>
        </w:rPr>
        <w:t>Утвердить отчёт об исполнении бюджета городского округа Кинель за</w:t>
      </w:r>
      <w:r w:rsidR="009C3DBB" w:rsidRPr="00BB7919">
        <w:rPr>
          <w:sz w:val="28"/>
          <w:szCs w:val="28"/>
        </w:rPr>
        <w:t xml:space="preserve"> </w:t>
      </w:r>
      <w:r w:rsidR="00E32673">
        <w:rPr>
          <w:sz w:val="28"/>
          <w:szCs w:val="28"/>
        </w:rPr>
        <w:t>1 </w:t>
      </w:r>
      <w:r w:rsidR="00FF6082">
        <w:rPr>
          <w:sz w:val="28"/>
          <w:szCs w:val="28"/>
        </w:rPr>
        <w:t>полугодие</w:t>
      </w:r>
      <w:r w:rsidR="00E32673">
        <w:rPr>
          <w:sz w:val="28"/>
          <w:szCs w:val="28"/>
        </w:rPr>
        <w:t xml:space="preserve"> 201</w:t>
      </w:r>
      <w:r w:rsidR="00EB03D9" w:rsidRPr="00EB03D9">
        <w:rPr>
          <w:sz w:val="28"/>
          <w:szCs w:val="28"/>
        </w:rPr>
        <w:t>3</w:t>
      </w:r>
      <w:r w:rsidR="00E32673">
        <w:rPr>
          <w:sz w:val="28"/>
          <w:szCs w:val="28"/>
        </w:rPr>
        <w:t xml:space="preserve">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FF6082">
        <w:rPr>
          <w:sz w:val="28"/>
          <w:szCs w:val="28"/>
        </w:rPr>
        <w:t>259513</w:t>
      </w:r>
      <w:r w:rsidR="008433D4" w:rsidRPr="000C3401">
        <w:rPr>
          <w:sz w:val="28"/>
          <w:szCs w:val="28"/>
        </w:rPr>
        <w:t xml:space="preserve"> тыс. руб., по расходам в сумме</w:t>
      </w:r>
      <w:r w:rsidR="008433D4">
        <w:rPr>
          <w:sz w:val="28"/>
          <w:szCs w:val="28"/>
          <w:lang w:val="en-US"/>
        </w:rPr>
        <w:t> </w:t>
      </w:r>
      <w:r w:rsidR="00FF6082">
        <w:rPr>
          <w:sz w:val="28"/>
          <w:szCs w:val="28"/>
        </w:rPr>
        <w:t xml:space="preserve">186139 </w:t>
      </w:r>
      <w:r w:rsidR="00135F02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>превышением доходов над расходами</w:t>
      </w:r>
      <w:r w:rsidR="008433D4" w:rsidRPr="000C3401">
        <w:rPr>
          <w:sz w:val="28"/>
          <w:szCs w:val="28"/>
        </w:rPr>
        <w:t xml:space="preserve"> </w:t>
      </w:r>
      <w:r w:rsidR="00EB03D9">
        <w:rPr>
          <w:sz w:val="28"/>
          <w:szCs w:val="28"/>
        </w:rPr>
        <w:t>в с</w:t>
      </w:r>
      <w:r w:rsidR="008433D4">
        <w:rPr>
          <w:sz w:val="28"/>
          <w:szCs w:val="28"/>
        </w:rPr>
        <w:t>умме</w:t>
      </w:r>
      <w:r w:rsidR="00EB03D9">
        <w:rPr>
          <w:sz w:val="28"/>
          <w:szCs w:val="28"/>
        </w:rPr>
        <w:t xml:space="preserve"> </w:t>
      </w:r>
      <w:r w:rsidR="00FF6082">
        <w:rPr>
          <w:sz w:val="28"/>
          <w:szCs w:val="28"/>
        </w:rPr>
        <w:t>73374</w:t>
      </w:r>
      <w:r w:rsidR="00EB03D9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</w:t>
      </w:r>
      <w:proofErr w:type="spellStart"/>
      <w:r w:rsidR="00CB5020" w:rsidRPr="00F10E32">
        <w:rPr>
          <w:sz w:val="28"/>
          <w:szCs w:val="28"/>
        </w:rPr>
        <w:t>Кинель</w:t>
      </w:r>
      <w:proofErr w:type="spellEnd"/>
      <w:r w:rsidR="00CB5020" w:rsidRPr="00F10E32">
        <w:rPr>
          <w:sz w:val="28"/>
          <w:szCs w:val="28"/>
        </w:rPr>
        <w:t xml:space="preserve"> за</w:t>
      </w:r>
      <w:r w:rsidR="00CB5020">
        <w:rPr>
          <w:sz w:val="28"/>
          <w:szCs w:val="28"/>
        </w:rPr>
        <w:t xml:space="preserve"> </w:t>
      </w:r>
      <w:r w:rsidR="00D13EA5">
        <w:rPr>
          <w:sz w:val="28"/>
          <w:szCs w:val="28"/>
        </w:rPr>
        <w:t>1 </w:t>
      </w:r>
      <w:r w:rsidR="00FF6082">
        <w:rPr>
          <w:sz w:val="28"/>
          <w:szCs w:val="28"/>
        </w:rPr>
        <w:t>полугодие</w:t>
      </w:r>
      <w:r w:rsidR="00D13EA5">
        <w:rPr>
          <w:sz w:val="28"/>
          <w:szCs w:val="28"/>
        </w:rPr>
        <w:t xml:space="preserve"> 201</w:t>
      </w:r>
      <w:r w:rsidR="0046514B">
        <w:rPr>
          <w:sz w:val="28"/>
          <w:szCs w:val="28"/>
        </w:rPr>
        <w:t>3</w:t>
      </w:r>
      <w:r w:rsidR="00E32673">
        <w:rPr>
          <w:sz w:val="28"/>
          <w:szCs w:val="28"/>
        </w:rPr>
        <w:t xml:space="preserve">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Кинель </w:t>
      </w:r>
      <w:r w:rsidRPr="00ED2964">
        <w:rPr>
          <w:sz w:val="28"/>
          <w:szCs w:val="28"/>
        </w:rPr>
        <w:t xml:space="preserve">и </w:t>
      </w:r>
      <w:r w:rsidR="00135F02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042155">
        <w:rPr>
          <w:sz w:val="28"/>
          <w:szCs w:val="28"/>
        </w:rPr>
        <w:t>счётную палату</w:t>
      </w:r>
      <w:r w:rsidR="00ED2964" w:rsidRPr="00ED2964">
        <w:rPr>
          <w:sz w:val="28"/>
          <w:szCs w:val="28"/>
        </w:rPr>
        <w:t xml:space="preserve"> городского округа Кинель</w:t>
      </w:r>
      <w:r w:rsidR="00ED2964">
        <w:rPr>
          <w:sz w:val="28"/>
          <w:szCs w:val="28"/>
        </w:rPr>
        <w:t>.</w:t>
      </w:r>
    </w:p>
    <w:p w:rsidR="009C3DBB" w:rsidRDefault="002761F3" w:rsidP="00CB5020">
      <w:pPr>
        <w:numPr>
          <w:ilvl w:val="0"/>
          <w:numId w:val="3"/>
        </w:numPr>
        <w:tabs>
          <w:tab w:val="left" w:pos="6804"/>
        </w:tabs>
        <w:suppressAutoHyphens/>
        <w:spacing w:line="360" w:lineRule="auto"/>
        <w:jc w:val="both"/>
      </w:pPr>
      <w:r>
        <w:t>О</w:t>
      </w:r>
      <w:r w:rsidRPr="002A059F">
        <w:t>публикова</w:t>
      </w:r>
      <w:r>
        <w:t>ть</w:t>
      </w:r>
      <w:r w:rsidRPr="002A059F">
        <w:t xml:space="preserve"> </w:t>
      </w:r>
      <w:r>
        <w:t>н</w:t>
      </w:r>
      <w:r w:rsidR="009C3DBB" w:rsidRPr="002A059F">
        <w:t xml:space="preserve">астоящее </w:t>
      </w:r>
      <w:r w:rsidR="009C3DBB">
        <w:t>п</w:t>
      </w:r>
      <w:r w:rsidR="009C3DBB" w:rsidRPr="002A059F">
        <w:t>остановление в средствах массовой информации.</w:t>
      </w:r>
    </w:p>
    <w:p w:rsidR="000E2EFE" w:rsidRDefault="000E2EFE" w:rsidP="00DB44A4">
      <w:pPr>
        <w:pStyle w:val="2"/>
        <w:suppressAutoHyphens/>
        <w:spacing w:after="0" w:line="240" w:lineRule="auto"/>
        <w:ind w:firstLine="720"/>
      </w:pPr>
    </w:p>
    <w:p w:rsidR="002A75C6" w:rsidRDefault="002A75C6" w:rsidP="00DB44A4">
      <w:pPr>
        <w:pStyle w:val="2"/>
        <w:suppressAutoHyphens/>
        <w:spacing w:after="0" w:line="240" w:lineRule="auto"/>
        <w:ind w:firstLine="720"/>
      </w:pPr>
    </w:p>
    <w:p w:rsidR="00A6656A" w:rsidRDefault="00A6656A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0E2EFE" w:rsidRDefault="00EC39DD" w:rsidP="00DB44A4">
      <w:pPr>
        <w:pStyle w:val="2"/>
        <w:tabs>
          <w:tab w:val="left" w:pos="7088"/>
        </w:tabs>
        <w:suppressAutoHyphens/>
        <w:spacing w:after="0" w:line="240" w:lineRule="auto"/>
      </w:pPr>
      <w:r>
        <w:t>Глава администрации</w:t>
      </w:r>
      <w:r w:rsidR="000E2EFE">
        <w:tab/>
      </w:r>
      <w:r>
        <w:t>А</w:t>
      </w:r>
      <w:r w:rsidR="000E2EFE">
        <w:t>.</w:t>
      </w:r>
      <w:r w:rsidR="00D07F08">
        <w:t xml:space="preserve"> </w:t>
      </w:r>
      <w:r w:rsidR="000E2EFE">
        <w:t xml:space="preserve">А. </w:t>
      </w:r>
      <w:r>
        <w:t>Прокудин</w:t>
      </w:r>
    </w:p>
    <w:p w:rsidR="008F2E6C" w:rsidRDefault="008F2E6C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0B3974" w:rsidRDefault="000B3974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600BC2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 w:val="26"/>
          <w:szCs w:val="26"/>
        </w:rPr>
      </w:pPr>
      <w:proofErr w:type="spellStart"/>
      <w:r w:rsidRPr="00600BC2">
        <w:rPr>
          <w:sz w:val="26"/>
          <w:szCs w:val="26"/>
        </w:rPr>
        <w:t>М</w:t>
      </w:r>
      <w:r w:rsidR="00FF6082">
        <w:rPr>
          <w:sz w:val="26"/>
          <w:szCs w:val="26"/>
        </w:rPr>
        <w:t>оскаленко</w:t>
      </w:r>
      <w:proofErr w:type="spellEnd"/>
      <w:r w:rsidR="00DB44A4" w:rsidRPr="00600BC2">
        <w:rPr>
          <w:sz w:val="26"/>
          <w:szCs w:val="26"/>
        </w:rPr>
        <w:t xml:space="preserve"> </w:t>
      </w:r>
      <w:r w:rsidR="00FF6082">
        <w:rPr>
          <w:sz w:val="26"/>
          <w:szCs w:val="26"/>
        </w:rPr>
        <w:t>61276</w:t>
      </w:r>
    </w:p>
    <w:sectPr w:rsidR="00DB44A4" w:rsidRPr="00600BC2" w:rsidSect="000E2EFE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114" w:rsidRDefault="00207114">
      <w:r>
        <w:separator/>
      </w:r>
    </w:p>
  </w:endnote>
  <w:endnote w:type="continuationSeparator" w:id="0">
    <w:p w:rsidR="00207114" w:rsidRDefault="00207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114" w:rsidRDefault="00207114">
      <w:r>
        <w:separator/>
      </w:r>
    </w:p>
  </w:footnote>
  <w:footnote w:type="continuationSeparator" w:id="0">
    <w:p w:rsidR="00207114" w:rsidRDefault="002071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B05"/>
    <w:multiLevelType w:val="hybridMultilevel"/>
    <w:tmpl w:val="3CB42DE8"/>
    <w:lvl w:ilvl="0" w:tplc="78C227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6F"/>
    <w:rsid w:val="00013EB3"/>
    <w:rsid w:val="000163F8"/>
    <w:rsid w:val="000173E1"/>
    <w:rsid w:val="00023E35"/>
    <w:rsid w:val="00024977"/>
    <w:rsid w:val="00042155"/>
    <w:rsid w:val="00047B3F"/>
    <w:rsid w:val="000620C2"/>
    <w:rsid w:val="00065A56"/>
    <w:rsid w:val="000721F2"/>
    <w:rsid w:val="0008593E"/>
    <w:rsid w:val="00091C3C"/>
    <w:rsid w:val="000962CC"/>
    <w:rsid w:val="000B3974"/>
    <w:rsid w:val="000E2EFE"/>
    <w:rsid w:val="000F3329"/>
    <w:rsid w:val="0010689F"/>
    <w:rsid w:val="00124573"/>
    <w:rsid w:val="00135F02"/>
    <w:rsid w:val="00150E01"/>
    <w:rsid w:val="0017335E"/>
    <w:rsid w:val="00176DB4"/>
    <w:rsid w:val="001C0798"/>
    <w:rsid w:val="001C5447"/>
    <w:rsid w:val="001D0E76"/>
    <w:rsid w:val="001D4054"/>
    <w:rsid w:val="001D678E"/>
    <w:rsid w:val="001E29C2"/>
    <w:rsid w:val="001F28D5"/>
    <w:rsid w:val="001F60F4"/>
    <w:rsid w:val="00207114"/>
    <w:rsid w:val="00215A06"/>
    <w:rsid w:val="002674BA"/>
    <w:rsid w:val="002759D8"/>
    <w:rsid w:val="002761F3"/>
    <w:rsid w:val="00277C63"/>
    <w:rsid w:val="00287D90"/>
    <w:rsid w:val="00292430"/>
    <w:rsid w:val="00292D61"/>
    <w:rsid w:val="002A75C6"/>
    <w:rsid w:val="002B2F76"/>
    <w:rsid w:val="002D789B"/>
    <w:rsid w:val="002E4906"/>
    <w:rsid w:val="002E611F"/>
    <w:rsid w:val="00306E09"/>
    <w:rsid w:val="00321DA1"/>
    <w:rsid w:val="003272CE"/>
    <w:rsid w:val="003B08D3"/>
    <w:rsid w:val="003E69FF"/>
    <w:rsid w:val="00401B7E"/>
    <w:rsid w:val="004044B1"/>
    <w:rsid w:val="004068B5"/>
    <w:rsid w:val="004147E6"/>
    <w:rsid w:val="0045222C"/>
    <w:rsid w:val="0046514B"/>
    <w:rsid w:val="004702A9"/>
    <w:rsid w:val="00476A5B"/>
    <w:rsid w:val="004A0374"/>
    <w:rsid w:val="004B1576"/>
    <w:rsid w:val="004D231D"/>
    <w:rsid w:val="004D36C3"/>
    <w:rsid w:val="004D5DDA"/>
    <w:rsid w:val="005042E8"/>
    <w:rsid w:val="00515A8B"/>
    <w:rsid w:val="00526BAF"/>
    <w:rsid w:val="0053162C"/>
    <w:rsid w:val="00531656"/>
    <w:rsid w:val="005461FB"/>
    <w:rsid w:val="00552F70"/>
    <w:rsid w:val="00561491"/>
    <w:rsid w:val="00564BC6"/>
    <w:rsid w:val="005858DD"/>
    <w:rsid w:val="005901A2"/>
    <w:rsid w:val="005A2DFC"/>
    <w:rsid w:val="005A4270"/>
    <w:rsid w:val="005B0D2C"/>
    <w:rsid w:val="005D530F"/>
    <w:rsid w:val="005F6CDC"/>
    <w:rsid w:val="00600BC2"/>
    <w:rsid w:val="00603121"/>
    <w:rsid w:val="00616E99"/>
    <w:rsid w:val="00637E6F"/>
    <w:rsid w:val="00654151"/>
    <w:rsid w:val="0067335C"/>
    <w:rsid w:val="006776E1"/>
    <w:rsid w:val="00690B4E"/>
    <w:rsid w:val="006A70A7"/>
    <w:rsid w:val="006B2BCA"/>
    <w:rsid w:val="006C45A6"/>
    <w:rsid w:val="006C4A65"/>
    <w:rsid w:val="006D654B"/>
    <w:rsid w:val="006F0D7E"/>
    <w:rsid w:val="006F1EDC"/>
    <w:rsid w:val="00705795"/>
    <w:rsid w:val="00707DB4"/>
    <w:rsid w:val="00716804"/>
    <w:rsid w:val="007337B9"/>
    <w:rsid w:val="0073704B"/>
    <w:rsid w:val="00777ACC"/>
    <w:rsid w:val="00782D8B"/>
    <w:rsid w:val="007A0723"/>
    <w:rsid w:val="007A1E48"/>
    <w:rsid w:val="007A7479"/>
    <w:rsid w:val="007B0D19"/>
    <w:rsid w:val="007B3270"/>
    <w:rsid w:val="007B5F50"/>
    <w:rsid w:val="0081464F"/>
    <w:rsid w:val="0082378B"/>
    <w:rsid w:val="00824AD1"/>
    <w:rsid w:val="0083100E"/>
    <w:rsid w:val="00833919"/>
    <w:rsid w:val="0083579B"/>
    <w:rsid w:val="008433D4"/>
    <w:rsid w:val="00860E57"/>
    <w:rsid w:val="0088188A"/>
    <w:rsid w:val="008A3961"/>
    <w:rsid w:val="008C62A7"/>
    <w:rsid w:val="008C6B02"/>
    <w:rsid w:val="008D5EF8"/>
    <w:rsid w:val="008E6404"/>
    <w:rsid w:val="008F2E6C"/>
    <w:rsid w:val="00921EFB"/>
    <w:rsid w:val="0094209A"/>
    <w:rsid w:val="00952256"/>
    <w:rsid w:val="00954620"/>
    <w:rsid w:val="00955C50"/>
    <w:rsid w:val="009606D8"/>
    <w:rsid w:val="009665FD"/>
    <w:rsid w:val="00973674"/>
    <w:rsid w:val="00996D3F"/>
    <w:rsid w:val="009A3120"/>
    <w:rsid w:val="009C259E"/>
    <w:rsid w:val="009C3DBB"/>
    <w:rsid w:val="009E162A"/>
    <w:rsid w:val="00A13806"/>
    <w:rsid w:val="00A4384A"/>
    <w:rsid w:val="00A53525"/>
    <w:rsid w:val="00A53DCA"/>
    <w:rsid w:val="00A569CB"/>
    <w:rsid w:val="00A663C2"/>
    <w:rsid w:val="00A6656A"/>
    <w:rsid w:val="00A70C32"/>
    <w:rsid w:val="00AA7FBB"/>
    <w:rsid w:val="00B04D25"/>
    <w:rsid w:val="00B67BB6"/>
    <w:rsid w:val="00B82953"/>
    <w:rsid w:val="00BB3624"/>
    <w:rsid w:val="00BB593D"/>
    <w:rsid w:val="00BB7919"/>
    <w:rsid w:val="00BE087F"/>
    <w:rsid w:val="00C02A55"/>
    <w:rsid w:val="00C05E0E"/>
    <w:rsid w:val="00C12B12"/>
    <w:rsid w:val="00C148E0"/>
    <w:rsid w:val="00C320C4"/>
    <w:rsid w:val="00C44702"/>
    <w:rsid w:val="00C525E1"/>
    <w:rsid w:val="00C86085"/>
    <w:rsid w:val="00CB4087"/>
    <w:rsid w:val="00CB5020"/>
    <w:rsid w:val="00CB667C"/>
    <w:rsid w:val="00CC5583"/>
    <w:rsid w:val="00CE1390"/>
    <w:rsid w:val="00D06941"/>
    <w:rsid w:val="00D07F08"/>
    <w:rsid w:val="00D13EA5"/>
    <w:rsid w:val="00D30F8C"/>
    <w:rsid w:val="00D32145"/>
    <w:rsid w:val="00D84300"/>
    <w:rsid w:val="00D926B5"/>
    <w:rsid w:val="00DB44A4"/>
    <w:rsid w:val="00DF0C74"/>
    <w:rsid w:val="00DF207D"/>
    <w:rsid w:val="00DF3387"/>
    <w:rsid w:val="00E01D64"/>
    <w:rsid w:val="00E24FAC"/>
    <w:rsid w:val="00E26098"/>
    <w:rsid w:val="00E32673"/>
    <w:rsid w:val="00E45B4F"/>
    <w:rsid w:val="00E460FF"/>
    <w:rsid w:val="00E56831"/>
    <w:rsid w:val="00E65E4A"/>
    <w:rsid w:val="00E727FA"/>
    <w:rsid w:val="00EA4766"/>
    <w:rsid w:val="00EB03D9"/>
    <w:rsid w:val="00EB2F56"/>
    <w:rsid w:val="00EC39DD"/>
    <w:rsid w:val="00ED1903"/>
    <w:rsid w:val="00ED2964"/>
    <w:rsid w:val="00ED340C"/>
    <w:rsid w:val="00EE3546"/>
    <w:rsid w:val="00EE466F"/>
    <w:rsid w:val="00EE72A0"/>
    <w:rsid w:val="00F10E32"/>
    <w:rsid w:val="00F15A99"/>
    <w:rsid w:val="00F16429"/>
    <w:rsid w:val="00F16D5C"/>
    <w:rsid w:val="00F61AFA"/>
    <w:rsid w:val="00F66408"/>
    <w:rsid w:val="00F826EC"/>
    <w:rsid w:val="00FB2398"/>
    <w:rsid w:val="00FB71E7"/>
    <w:rsid w:val="00FD1051"/>
    <w:rsid w:val="00FE27A8"/>
    <w:rsid w:val="00FE2A0C"/>
    <w:rsid w:val="00FF6082"/>
    <w:rsid w:val="00FF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C7AB6-E757-41C8-BC1A-09EDDE6B0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1121</TotalTime>
  <Pages>1</Pages>
  <Words>121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Алла</cp:lastModifiedBy>
  <cp:revision>30</cp:revision>
  <cp:lastPrinted>2013-05-08T10:17:00Z</cp:lastPrinted>
  <dcterms:created xsi:type="dcterms:W3CDTF">2009-05-04T05:15:00Z</dcterms:created>
  <dcterms:modified xsi:type="dcterms:W3CDTF">2013-08-01T09:43:00Z</dcterms:modified>
</cp:coreProperties>
</file>